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A" w:rsidRDefault="00AA0DDA" w:rsidP="00AA0DDA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  <w:u w:val="single"/>
        </w:rPr>
        <w:t>John GODFREY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</w:t>
      </w:r>
      <w:r>
        <w:rPr>
          <w:rStyle w:val="Hyperlink"/>
          <w:rFonts w:ascii="Times New Roman" w:hAnsi="Times New Roman" w:cs="Times New Roman"/>
          <w:color w:val="auto"/>
          <w:u w:val="none"/>
        </w:rPr>
        <w:t>(</w:t>
      </w:r>
      <w:proofErr w:type="gramEnd"/>
      <w:r>
        <w:rPr>
          <w:rStyle w:val="Hyperlink"/>
          <w:rFonts w:ascii="Times New Roman" w:hAnsi="Times New Roman" w:cs="Times New Roman"/>
          <w:color w:val="auto"/>
          <w:u w:val="none"/>
        </w:rPr>
        <w:t>fl.1484)</w:t>
      </w:r>
    </w:p>
    <w:p w:rsidR="00AA0DDA" w:rsidRDefault="00AA0DDA" w:rsidP="00AA0DDA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>of Potter Heigham, Norfolk. Husbandman.</w:t>
      </w:r>
    </w:p>
    <w:p w:rsidR="00AA0DDA" w:rsidRDefault="00AA0DDA" w:rsidP="00AA0DDA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AA0DDA" w:rsidRDefault="00AA0DDA" w:rsidP="00AA0DDA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AA0DDA" w:rsidRDefault="00AA0DDA" w:rsidP="00AA0DDA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>Thomas Brampton(q.v.) brought a plaint of debt against him and 34 others.</w:t>
      </w:r>
    </w:p>
    <w:p w:rsidR="00AA0DDA" w:rsidRDefault="00AA0DDA" w:rsidP="00AA0DDA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AA0DDA" w:rsidRDefault="00AA0DDA" w:rsidP="00AA0DDA">
      <w:pPr>
        <w:rPr>
          <w:rFonts w:ascii="Times New Roman" w:hAnsi="Times New Roman" w:cs="Times New Roman"/>
        </w:rPr>
      </w:pPr>
    </w:p>
    <w:p w:rsidR="00AA0DDA" w:rsidRDefault="00AA0DDA" w:rsidP="00AA0DDA">
      <w:pPr>
        <w:rPr>
          <w:rFonts w:ascii="Times New Roman" w:hAnsi="Times New Roman" w:cs="Times New Roman"/>
        </w:rPr>
      </w:pPr>
    </w:p>
    <w:p w:rsidR="00AA0DDA" w:rsidRDefault="00AA0DDA" w:rsidP="00AA0D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2017</w:t>
      </w:r>
    </w:p>
    <w:p w:rsidR="006B2F86" w:rsidRPr="00E71FC3" w:rsidRDefault="00AA0DD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DDA" w:rsidRDefault="00AA0DDA" w:rsidP="00E71FC3">
      <w:r>
        <w:separator/>
      </w:r>
    </w:p>
  </w:endnote>
  <w:endnote w:type="continuationSeparator" w:id="0">
    <w:p w:rsidR="00AA0DDA" w:rsidRDefault="00AA0DD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DDA" w:rsidRDefault="00AA0DDA" w:rsidP="00E71FC3">
      <w:r>
        <w:separator/>
      </w:r>
    </w:p>
  </w:footnote>
  <w:footnote w:type="continuationSeparator" w:id="0">
    <w:p w:rsidR="00AA0DDA" w:rsidRDefault="00AA0DD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DA"/>
    <w:rsid w:val="001A7C09"/>
    <w:rsid w:val="00577BD5"/>
    <w:rsid w:val="00656CBA"/>
    <w:rsid w:val="006A1F77"/>
    <w:rsid w:val="00733BE7"/>
    <w:rsid w:val="00AA0DD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258F69-6163-4ABE-A256-639C15CA7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A0DD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A0D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2017-03-29T16:20:00Z</dcterms:created>
  <dcterms:modified xsi:type="dcterms:W3CDTF">2017-03-29T16:20:00Z</dcterms:modified>
</cp:coreProperties>
</file>